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1ACD5" w14:textId="04DC4877" w:rsidR="00424A5A" w:rsidRDefault="00893DC5">
      <w:r>
        <w:rPr>
          <w:noProof/>
        </w:rPr>
        <w:drawing>
          <wp:anchor distT="0" distB="0" distL="114300" distR="114300" simplePos="0" relativeHeight="251657728" behindDoc="1" locked="0" layoutInCell="1" allowOverlap="1" wp14:anchorId="74BF6088" wp14:editId="3CC24BA2">
            <wp:simplePos x="0" y="0"/>
            <wp:positionH relativeFrom="column">
              <wp:posOffset>-363855</wp:posOffset>
            </wp:positionH>
            <wp:positionV relativeFrom="paragraph">
              <wp:posOffset>-377825</wp:posOffset>
            </wp:positionV>
            <wp:extent cx="4550410" cy="1457960"/>
            <wp:effectExtent l="0" t="0" r="0" b="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0420A" w14:textId="77777777" w:rsidR="00424A5A" w:rsidRDefault="00424A5A"/>
    <w:p w14:paraId="76B27197" w14:textId="77777777" w:rsidR="00424A5A" w:rsidRDefault="00424A5A" w:rsidP="00424A5A"/>
    <w:p w14:paraId="36BCA6B7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5DEBEB7B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7E5493D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DB9A03E" w14:textId="37BA944F" w:rsidR="00424A5A" w:rsidRPr="00427B3B" w:rsidRDefault="00893D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43001-383/2025-01</w:t>
            </w:r>
          </w:p>
        </w:tc>
        <w:tc>
          <w:tcPr>
            <w:tcW w:w="1080" w:type="dxa"/>
            <w:vAlign w:val="center"/>
          </w:tcPr>
          <w:p w14:paraId="25450FEA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5804FFC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689576F" w14:textId="4EB8D841" w:rsidR="00424A5A" w:rsidRPr="00427B3B" w:rsidRDefault="00893D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D-104/26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5F43D14C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3EB5A354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9479898" w14:textId="3EB7DFE3" w:rsidR="00424A5A" w:rsidRPr="00427B3B" w:rsidRDefault="00893D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03.08.2026</w:t>
            </w:r>
          </w:p>
        </w:tc>
        <w:tc>
          <w:tcPr>
            <w:tcW w:w="1080" w:type="dxa"/>
            <w:vAlign w:val="center"/>
          </w:tcPr>
          <w:p w14:paraId="2AB5D93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D5AA5D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999E06F" w14:textId="6E4718DE" w:rsidR="00424A5A" w:rsidRPr="00427B3B" w:rsidRDefault="00893D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2431-26-000050/0</w:t>
            </w:r>
          </w:p>
        </w:tc>
      </w:tr>
    </w:tbl>
    <w:p w14:paraId="47C13BAF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5B1B71B4" w14:textId="77777777" w:rsidR="00424A5A" w:rsidRDefault="00424A5A"/>
    <w:p w14:paraId="46E5EB05" w14:textId="77777777" w:rsidR="00556816" w:rsidRDefault="00556816">
      <w:pPr>
        <w:rPr>
          <w:sz w:val="22"/>
        </w:rPr>
      </w:pPr>
    </w:p>
    <w:p w14:paraId="7D75F67B" w14:textId="77777777" w:rsidR="00424A5A" w:rsidRPr="00637BE6" w:rsidRDefault="00424A5A">
      <w:pPr>
        <w:rPr>
          <w:sz w:val="22"/>
        </w:rPr>
      </w:pPr>
    </w:p>
    <w:p w14:paraId="317DBA74" w14:textId="77777777" w:rsidR="00556816" w:rsidRPr="00637BE6" w:rsidRDefault="00556816">
      <w:pPr>
        <w:rPr>
          <w:sz w:val="22"/>
        </w:rPr>
      </w:pPr>
    </w:p>
    <w:p w14:paraId="3F66D207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9420D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BBDEC0B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6AEFE38A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20154474" w14:textId="4D1775E6" w:rsidR="00556816" w:rsidRPr="00F71733" w:rsidRDefault="00893DC5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Gradnja nadvoza žel. proge na Ptuju (PT0372) na R3-713/4910 v km 31,040</w:t>
            </w:r>
          </w:p>
        </w:tc>
      </w:tr>
    </w:tbl>
    <w:p w14:paraId="0FF91754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62009E19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CBE01D8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059905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0411E7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2F0330D6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0B577429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41433AD5" w14:textId="77777777" w:rsidR="00893DC5" w:rsidRDefault="00893DC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36CB0A80" w14:textId="2CD47A16" w:rsidR="00893DC5" w:rsidRPr="003A6726" w:rsidRDefault="00893DC5" w:rsidP="00893DC5">
            <w:pPr>
              <w:pStyle w:val="Odstavekseznama"/>
              <w:widowControl w:val="0"/>
              <w:spacing w:before="60" w:line="254" w:lineRule="atLeast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Naročnik objavlja nač</w:t>
            </w:r>
            <w:r w:rsidRPr="003A6726">
              <w:rPr>
                <w:rFonts w:ascii="Tahoma" w:hAnsi="Tahoma" w:cs="Tahoma"/>
                <w:sz w:val="20"/>
                <w:szCs w:val="20"/>
              </w:rPr>
              <w:t>rt vodenja prometa v času gradnje nadvoza PTUJ.pdf</w:t>
            </w:r>
          </w:p>
          <w:p w14:paraId="722FCE1D" w14:textId="350FFBFF" w:rsidR="00893DC5" w:rsidRPr="00F71733" w:rsidRDefault="00893DC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287556CA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388F3D14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6A26FCD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83C09" w14:textId="77777777" w:rsidR="00893DC5" w:rsidRDefault="00893DC5">
      <w:r>
        <w:separator/>
      </w:r>
    </w:p>
  </w:endnote>
  <w:endnote w:type="continuationSeparator" w:id="0">
    <w:p w14:paraId="43A97409" w14:textId="77777777" w:rsidR="00893DC5" w:rsidRDefault="0089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7426A" w14:textId="77777777" w:rsidR="00893DC5" w:rsidRDefault="00893DC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B227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8B92587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ED608EB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421097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275223A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52AED89F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1E176C0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955AE6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200E" w14:textId="3CA237C4" w:rsidR="00A17575" w:rsidRDefault="00A17575" w:rsidP="002507C2">
    <w:pPr>
      <w:pStyle w:val="Noga"/>
      <w:ind w:firstLine="540"/>
    </w:pPr>
    <w:r>
      <w:t xml:space="preserve">  </w:t>
    </w:r>
    <w:r w:rsidR="00893DC5" w:rsidRPr="00643501">
      <w:rPr>
        <w:noProof/>
      </w:rPr>
      <w:drawing>
        <wp:inline distT="0" distB="0" distL="0" distR="0" wp14:anchorId="5D2EA545" wp14:editId="5B6B40CF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93DC5" w:rsidRPr="00643501">
      <w:rPr>
        <w:noProof/>
      </w:rPr>
      <w:drawing>
        <wp:inline distT="0" distB="0" distL="0" distR="0" wp14:anchorId="61873516" wp14:editId="33DB53E3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93DC5" w:rsidRPr="00CF74F9">
      <w:rPr>
        <w:noProof/>
      </w:rPr>
      <w:drawing>
        <wp:inline distT="0" distB="0" distL="0" distR="0" wp14:anchorId="1B0C71D9" wp14:editId="5AE6F205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8A699A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72EB9" w14:textId="77777777" w:rsidR="00893DC5" w:rsidRDefault="00893DC5">
      <w:r>
        <w:separator/>
      </w:r>
    </w:p>
  </w:footnote>
  <w:footnote w:type="continuationSeparator" w:id="0">
    <w:p w14:paraId="04EDDFDC" w14:textId="77777777" w:rsidR="00893DC5" w:rsidRDefault="00893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11E3C" w14:textId="77777777" w:rsidR="00893DC5" w:rsidRDefault="00893DC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8FC7" w14:textId="77777777" w:rsidR="00893DC5" w:rsidRDefault="00893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9440D" w14:textId="77777777" w:rsidR="00893DC5" w:rsidRDefault="00893D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F515357"/>
    <w:multiLevelType w:val="hybridMultilevel"/>
    <w:tmpl w:val="460469D4"/>
    <w:lvl w:ilvl="0" w:tplc="ED8C9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DC5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113B8"/>
    <w:rsid w:val="00886791"/>
    <w:rsid w:val="00893DC5"/>
    <w:rsid w:val="008F314A"/>
    <w:rsid w:val="00A05C73"/>
    <w:rsid w:val="00A17575"/>
    <w:rsid w:val="00A6626B"/>
    <w:rsid w:val="00AB6E6C"/>
    <w:rsid w:val="00B05C73"/>
    <w:rsid w:val="00B20648"/>
    <w:rsid w:val="00B23872"/>
    <w:rsid w:val="00BA38BA"/>
    <w:rsid w:val="00CE7A09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1B5466"/>
  <w15:chartTrackingRefBased/>
  <w15:docId w15:val="{2A4F237B-484D-40E1-837C-52C5EEB5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93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1</cp:revision>
  <cp:lastPrinted>2008-09-04T08:55:00Z</cp:lastPrinted>
  <dcterms:created xsi:type="dcterms:W3CDTF">2026-08-03T11:36:00Z</dcterms:created>
  <dcterms:modified xsi:type="dcterms:W3CDTF">2026-08-03T11:38:00Z</dcterms:modified>
</cp:coreProperties>
</file>